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C79FB1" w14:textId="77777777" w:rsidR="003A61B2" w:rsidRDefault="003A61B2" w:rsidP="003A61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KYLLEBEF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fl.1400)</w:t>
      </w:r>
    </w:p>
    <w:p w14:paraId="67461B92" w14:textId="77777777" w:rsidR="003A61B2" w:rsidRDefault="003A61B2" w:rsidP="003A61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9C9AD1" w14:textId="77777777" w:rsidR="003A61B2" w:rsidRDefault="003A61B2" w:rsidP="003A61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EBF12F" w14:textId="77777777" w:rsidR="003A61B2" w:rsidRDefault="003A61B2" w:rsidP="003A61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Sep.1400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Hitchin</w:t>
      </w:r>
      <w:proofErr w:type="spellEnd"/>
      <w:r>
        <w:rPr>
          <w:rFonts w:ascii="Times New Roman" w:hAnsi="Times New Roman" w:cs="Times New Roman"/>
          <w:sz w:val="24"/>
          <w:szCs w:val="24"/>
        </w:rPr>
        <w:t>, Hertfordshire,</w:t>
      </w:r>
    </w:p>
    <w:p w14:paraId="7F9066D2" w14:textId="77777777" w:rsidR="003A61B2" w:rsidRDefault="003A61B2" w:rsidP="003A61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Sir Edward </w:t>
      </w:r>
      <w:proofErr w:type="spellStart"/>
      <w:r>
        <w:rPr>
          <w:rFonts w:ascii="Times New Roman" w:hAnsi="Times New Roman" w:cs="Times New Roman"/>
          <w:sz w:val="24"/>
          <w:szCs w:val="24"/>
        </w:rPr>
        <w:t>Clynton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61C582D1" w14:textId="77777777" w:rsidR="003A61B2" w:rsidRDefault="003A61B2" w:rsidP="003A61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18-40)</w:t>
      </w:r>
    </w:p>
    <w:p w14:paraId="713887EE" w14:textId="77777777" w:rsidR="003A61B2" w:rsidRDefault="003A61B2" w:rsidP="003A61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C3A6E8" w14:textId="77777777" w:rsidR="003A61B2" w:rsidRDefault="003A61B2" w:rsidP="003A61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E6C60F" w14:textId="77777777" w:rsidR="003A61B2" w:rsidRPr="00AF4285" w:rsidRDefault="003A61B2" w:rsidP="003A61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April 2021</w:t>
      </w:r>
    </w:p>
    <w:p w14:paraId="099D111E" w14:textId="0C48F4A2" w:rsidR="00BA00AB" w:rsidRPr="003A61B2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3A61B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E039C1" w14:textId="77777777" w:rsidR="003A61B2" w:rsidRDefault="003A61B2" w:rsidP="009139A6">
      <w:r>
        <w:separator/>
      </w:r>
    </w:p>
  </w:endnote>
  <w:endnote w:type="continuationSeparator" w:id="0">
    <w:p w14:paraId="63B5973B" w14:textId="77777777" w:rsidR="003A61B2" w:rsidRDefault="003A61B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E9747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AEE4B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DD0FE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A65EB3" w14:textId="77777777" w:rsidR="003A61B2" w:rsidRDefault="003A61B2" w:rsidP="009139A6">
      <w:r>
        <w:separator/>
      </w:r>
    </w:p>
  </w:footnote>
  <w:footnote w:type="continuationSeparator" w:id="0">
    <w:p w14:paraId="4605963C" w14:textId="77777777" w:rsidR="003A61B2" w:rsidRDefault="003A61B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1C2A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0B649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8E152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1B2"/>
    <w:rsid w:val="000666E0"/>
    <w:rsid w:val="002510B7"/>
    <w:rsid w:val="003A61B2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31C464"/>
  <w15:chartTrackingRefBased/>
  <w15:docId w15:val="{96CB78F3-7192-4C96-99E2-7090B8E18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2021-04-10T16:19:00Z</dcterms:created>
  <dcterms:modified xsi:type="dcterms:W3CDTF">2021-04-10T16:20:00Z</dcterms:modified>
</cp:coreProperties>
</file>